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22BFF">
        <w:rPr>
          <w:rFonts w:cs="Arial"/>
          <w:b/>
          <w:caps/>
          <w:sz w:val="28"/>
          <w:szCs w:val="28"/>
        </w:rPr>
        <w:t>1</w:t>
      </w:r>
      <w:r w:rsidR="00747024">
        <w:rPr>
          <w:rFonts w:cs="Arial"/>
          <w:b/>
          <w:caps/>
          <w:sz w:val="28"/>
          <w:szCs w:val="28"/>
        </w:rPr>
        <w:t>35</w:t>
      </w:r>
      <w:r w:rsidR="001540CC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574EE" w:rsidP="00755DA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Manutenção do leito carroçável da Rua Mogi Mirim, no trecho compreendido do número 92 ao número 200, Jardim Mesquita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795A75">
        <w:rPr>
          <w:rFonts w:cs="Arial"/>
        </w:rPr>
        <w:t>, juntamente com a Secretaria de Infraestrutura,</w:t>
      </w:r>
      <w:r w:rsidRPr="001840AD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</w:t>
      </w:r>
      <w:r w:rsidR="001B649B">
        <w:rPr>
          <w:rFonts w:cs="Arial"/>
        </w:rPr>
        <w:t xml:space="preserve"> as</w:t>
      </w:r>
      <w:r w:rsidR="001C7A18">
        <w:rPr>
          <w:rFonts w:cs="Arial"/>
        </w:rPr>
        <w:t xml:space="preserve"> providências cabíveis</w:t>
      </w:r>
      <w:r w:rsidR="006C24BD">
        <w:rPr>
          <w:rFonts w:cs="Arial"/>
        </w:rPr>
        <w:t xml:space="preserve"> </w:t>
      </w:r>
      <w:r w:rsidR="000943E1" w:rsidRPr="000943E1">
        <w:rPr>
          <w:rFonts w:cs="Arial"/>
        </w:rPr>
        <w:t>para que seja feita a manutenção do leito carroçável, no trecho do número 92 ao número 200, da Rua Mogi Mirim, Jardim Mesquita</w:t>
      </w:r>
      <w:r w:rsidR="008728A8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5614C">
        <w:rPr>
          <w:rFonts w:cs="Arial"/>
        </w:rPr>
        <w:t>1</w:t>
      </w:r>
      <w:r w:rsidR="000943E1">
        <w:rPr>
          <w:rFonts w:cs="Arial"/>
        </w:rPr>
        <w:t>9</w:t>
      </w:r>
      <w:bookmarkStart w:id="0" w:name="_GoBack"/>
      <w:bookmarkEnd w:id="0"/>
      <w:r w:rsidR="000D74F5">
        <w:rPr>
          <w:rFonts w:cs="Arial"/>
        </w:rPr>
        <w:t xml:space="preserve"> de </w:t>
      </w:r>
      <w:r w:rsidR="0045614C">
        <w:rPr>
          <w:rFonts w:cs="Arial"/>
        </w:rPr>
        <w:t>maio</w:t>
      </w:r>
      <w:r w:rsidR="000D74F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5D429C" w:rsidRDefault="00584E86" w:rsidP="00584E86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584E86" w:rsidRPr="005D429C" w:rsidRDefault="00584E86" w:rsidP="00584E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</w:p>
    <w:p w:rsidR="0066207E" w:rsidRDefault="00584E86" w:rsidP="0045614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6207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662" w:rsidRDefault="00010662">
      <w:r>
        <w:separator/>
      </w:r>
    </w:p>
  </w:endnote>
  <w:endnote w:type="continuationSeparator" w:id="0">
    <w:p w:rsidR="00010662" w:rsidRDefault="0001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662" w:rsidRDefault="00010662">
      <w:r>
        <w:separator/>
      </w:r>
    </w:p>
  </w:footnote>
  <w:footnote w:type="continuationSeparator" w:id="0">
    <w:p w:rsidR="00010662" w:rsidRDefault="00010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C6657">
      <w:rPr>
        <w:rFonts w:cs="Arial"/>
        <w:b/>
        <w:sz w:val="20"/>
        <w:szCs w:val="20"/>
        <w:u w:val="single"/>
      </w:rPr>
      <w:t>1032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342349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561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561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7C9E" w:rsidRDefault="00F67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0662"/>
    <w:rsid w:val="00012789"/>
    <w:rsid w:val="00022CD8"/>
    <w:rsid w:val="00024FD3"/>
    <w:rsid w:val="0002552B"/>
    <w:rsid w:val="00034A23"/>
    <w:rsid w:val="00043B26"/>
    <w:rsid w:val="00047EFF"/>
    <w:rsid w:val="00056288"/>
    <w:rsid w:val="0006425C"/>
    <w:rsid w:val="00075794"/>
    <w:rsid w:val="000866C7"/>
    <w:rsid w:val="00086F0A"/>
    <w:rsid w:val="000921C3"/>
    <w:rsid w:val="000943E1"/>
    <w:rsid w:val="00094490"/>
    <w:rsid w:val="000958D5"/>
    <w:rsid w:val="00097CAE"/>
    <w:rsid w:val="000C360E"/>
    <w:rsid w:val="000C5D2B"/>
    <w:rsid w:val="000D6D77"/>
    <w:rsid w:val="000D74F5"/>
    <w:rsid w:val="000E1192"/>
    <w:rsid w:val="000E4B8C"/>
    <w:rsid w:val="000F1C08"/>
    <w:rsid w:val="000F6251"/>
    <w:rsid w:val="00103135"/>
    <w:rsid w:val="00105522"/>
    <w:rsid w:val="00116AC8"/>
    <w:rsid w:val="00122BFF"/>
    <w:rsid w:val="00140991"/>
    <w:rsid w:val="0014591F"/>
    <w:rsid w:val="00150EE2"/>
    <w:rsid w:val="001540CC"/>
    <w:rsid w:val="001564C9"/>
    <w:rsid w:val="00172E81"/>
    <w:rsid w:val="00174232"/>
    <w:rsid w:val="001772CE"/>
    <w:rsid w:val="00181CD2"/>
    <w:rsid w:val="001840AD"/>
    <w:rsid w:val="001868A9"/>
    <w:rsid w:val="001A09F2"/>
    <w:rsid w:val="001B0773"/>
    <w:rsid w:val="001B649B"/>
    <w:rsid w:val="001B6AF9"/>
    <w:rsid w:val="001C3E9C"/>
    <w:rsid w:val="001C48AC"/>
    <w:rsid w:val="001C7A18"/>
    <w:rsid w:val="001E01CA"/>
    <w:rsid w:val="001F13C3"/>
    <w:rsid w:val="001F33CF"/>
    <w:rsid w:val="0020151E"/>
    <w:rsid w:val="00203D65"/>
    <w:rsid w:val="00204A6A"/>
    <w:rsid w:val="00204ED7"/>
    <w:rsid w:val="00212E2C"/>
    <w:rsid w:val="00215D43"/>
    <w:rsid w:val="00230859"/>
    <w:rsid w:val="00253C82"/>
    <w:rsid w:val="0025676E"/>
    <w:rsid w:val="00284653"/>
    <w:rsid w:val="00287DFD"/>
    <w:rsid w:val="002A63FE"/>
    <w:rsid w:val="002A7434"/>
    <w:rsid w:val="002B40CA"/>
    <w:rsid w:val="002C1100"/>
    <w:rsid w:val="002C4B2B"/>
    <w:rsid w:val="002C5C70"/>
    <w:rsid w:val="002D24ED"/>
    <w:rsid w:val="002D2F04"/>
    <w:rsid w:val="002D3D9E"/>
    <w:rsid w:val="002F02DB"/>
    <w:rsid w:val="002F11FD"/>
    <w:rsid w:val="0030168E"/>
    <w:rsid w:val="003056C1"/>
    <w:rsid w:val="00310011"/>
    <w:rsid w:val="00311186"/>
    <w:rsid w:val="00317C1A"/>
    <w:rsid w:val="00323F0F"/>
    <w:rsid w:val="00331755"/>
    <w:rsid w:val="00342349"/>
    <w:rsid w:val="00347D5E"/>
    <w:rsid w:val="003638CC"/>
    <w:rsid w:val="003719BE"/>
    <w:rsid w:val="003765B9"/>
    <w:rsid w:val="003770FF"/>
    <w:rsid w:val="00381797"/>
    <w:rsid w:val="003846C7"/>
    <w:rsid w:val="003848C4"/>
    <w:rsid w:val="00385370"/>
    <w:rsid w:val="00397FF3"/>
    <w:rsid w:val="003A77BE"/>
    <w:rsid w:val="003B3963"/>
    <w:rsid w:val="003B5A4A"/>
    <w:rsid w:val="003D7AA9"/>
    <w:rsid w:val="003E188F"/>
    <w:rsid w:val="003F427F"/>
    <w:rsid w:val="00406B4C"/>
    <w:rsid w:val="00412795"/>
    <w:rsid w:val="00417100"/>
    <w:rsid w:val="0043610D"/>
    <w:rsid w:val="00436B1E"/>
    <w:rsid w:val="00451BDA"/>
    <w:rsid w:val="0045614C"/>
    <w:rsid w:val="004566AD"/>
    <w:rsid w:val="004574EE"/>
    <w:rsid w:val="0048402E"/>
    <w:rsid w:val="004846B1"/>
    <w:rsid w:val="00487D64"/>
    <w:rsid w:val="00493115"/>
    <w:rsid w:val="004A16DD"/>
    <w:rsid w:val="004B16D7"/>
    <w:rsid w:val="004B69C5"/>
    <w:rsid w:val="004C2C30"/>
    <w:rsid w:val="004C6C78"/>
    <w:rsid w:val="004D32C5"/>
    <w:rsid w:val="004E06ED"/>
    <w:rsid w:val="004E46DA"/>
    <w:rsid w:val="004E60A1"/>
    <w:rsid w:val="004F05AE"/>
    <w:rsid w:val="004F39E9"/>
    <w:rsid w:val="004F690D"/>
    <w:rsid w:val="004F6A11"/>
    <w:rsid w:val="00505357"/>
    <w:rsid w:val="00505FD8"/>
    <w:rsid w:val="005119A8"/>
    <w:rsid w:val="0051367E"/>
    <w:rsid w:val="0051495C"/>
    <w:rsid w:val="00524669"/>
    <w:rsid w:val="00533862"/>
    <w:rsid w:val="00540B1F"/>
    <w:rsid w:val="00564368"/>
    <w:rsid w:val="0056473F"/>
    <w:rsid w:val="00570D8A"/>
    <w:rsid w:val="005774FC"/>
    <w:rsid w:val="0058109A"/>
    <w:rsid w:val="005846A3"/>
    <w:rsid w:val="00584E86"/>
    <w:rsid w:val="005868AE"/>
    <w:rsid w:val="005A01D0"/>
    <w:rsid w:val="005A03FA"/>
    <w:rsid w:val="005A5305"/>
    <w:rsid w:val="005B3D21"/>
    <w:rsid w:val="005C3938"/>
    <w:rsid w:val="005C6657"/>
    <w:rsid w:val="005D5519"/>
    <w:rsid w:val="005D702D"/>
    <w:rsid w:val="005E138D"/>
    <w:rsid w:val="005E2769"/>
    <w:rsid w:val="00600342"/>
    <w:rsid w:val="006041AC"/>
    <w:rsid w:val="006165FD"/>
    <w:rsid w:val="00624472"/>
    <w:rsid w:val="00630874"/>
    <w:rsid w:val="00635F7E"/>
    <w:rsid w:val="0063780F"/>
    <w:rsid w:val="006426AE"/>
    <w:rsid w:val="00651B00"/>
    <w:rsid w:val="00652057"/>
    <w:rsid w:val="0066207E"/>
    <w:rsid w:val="006716CD"/>
    <w:rsid w:val="00674F7D"/>
    <w:rsid w:val="00681021"/>
    <w:rsid w:val="00682E6E"/>
    <w:rsid w:val="00690D1E"/>
    <w:rsid w:val="00691975"/>
    <w:rsid w:val="00691CF5"/>
    <w:rsid w:val="0069312F"/>
    <w:rsid w:val="00693521"/>
    <w:rsid w:val="00693707"/>
    <w:rsid w:val="00694D41"/>
    <w:rsid w:val="006A370D"/>
    <w:rsid w:val="006B0B8E"/>
    <w:rsid w:val="006B7B64"/>
    <w:rsid w:val="006C24BD"/>
    <w:rsid w:val="006C59BC"/>
    <w:rsid w:val="006D6F7D"/>
    <w:rsid w:val="006E6581"/>
    <w:rsid w:val="006E79D0"/>
    <w:rsid w:val="006E7E66"/>
    <w:rsid w:val="006F21EE"/>
    <w:rsid w:val="006F4E64"/>
    <w:rsid w:val="006F7B0A"/>
    <w:rsid w:val="00711DA0"/>
    <w:rsid w:val="00715F74"/>
    <w:rsid w:val="00725205"/>
    <w:rsid w:val="00725E66"/>
    <w:rsid w:val="007274B8"/>
    <w:rsid w:val="00727CDB"/>
    <w:rsid w:val="0073407F"/>
    <w:rsid w:val="007457BB"/>
    <w:rsid w:val="00747024"/>
    <w:rsid w:val="00755DA9"/>
    <w:rsid w:val="00760B49"/>
    <w:rsid w:val="00773805"/>
    <w:rsid w:val="00775A1B"/>
    <w:rsid w:val="0078021D"/>
    <w:rsid w:val="007838DC"/>
    <w:rsid w:val="00790509"/>
    <w:rsid w:val="00790911"/>
    <w:rsid w:val="00795A75"/>
    <w:rsid w:val="007C6188"/>
    <w:rsid w:val="007D2A84"/>
    <w:rsid w:val="007D39FD"/>
    <w:rsid w:val="007D728C"/>
    <w:rsid w:val="007E3F69"/>
    <w:rsid w:val="007E45E6"/>
    <w:rsid w:val="007F75CA"/>
    <w:rsid w:val="0080197E"/>
    <w:rsid w:val="00804F23"/>
    <w:rsid w:val="00810024"/>
    <w:rsid w:val="00820C13"/>
    <w:rsid w:val="00833E7C"/>
    <w:rsid w:val="00843767"/>
    <w:rsid w:val="008474F2"/>
    <w:rsid w:val="0085126C"/>
    <w:rsid w:val="008549AF"/>
    <w:rsid w:val="00870972"/>
    <w:rsid w:val="008728A8"/>
    <w:rsid w:val="00876902"/>
    <w:rsid w:val="00877E50"/>
    <w:rsid w:val="00881A74"/>
    <w:rsid w:val="00883CBE"/>
    <w:rsid w:val="008909A4"/>
    <w:rsid w:val="008A0BA0"/>
    <w:rsid w:val="008A0EB2"/>
    <w:rsid w:val="008C33AB"/>
    <w:rsid w:val="008C72B7"/>
    <w:rsid w:val="008D0699"/>
    <w:rsid w:val="008F1E6B"/>
    <w:rsid w:val="008F7625"/>
    <w:rsid w:val="00922964"/>
    <w:rsid w:val="009561DE"/>
    <w:rsid w:val="009579A2"/>
    <w:rsid w:val="009768E6"/>
    <w:rsid w:val="009A2ABD"/>
    <w:rsid w:val="009B207E"/>
    <w:rsid w:val="009B32F8"/>
    <w:rsid w:val="009C6F58"/>
    <w:rsid w:val="009D0F6E"/>
    <w:rsid w:val="009D50D4"/>
    <w:rsid w:val="009D512F"/>
    <w:rsid w:val="009D6EE6"/>
    <w:rsid w:val="009E1F05"/>
    <w:rsid w:val="009E5B5D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3F9"/>
    <w:rsid w:val="00AE447C"/>
    <w:rsid w:val="00B05CE8"/>
    <w:rsid w:val="00B06B4B"/>
    <w:rsid w:val="00B10E9F"/>
    <w:rsid w:val="00B16C72"/>
    <w:rsid w:val="00B217B8"/>
    <w:rsid w:val="00B34959"/>
    <w:rsid w:val="00B43490"/>
    <w:rsid w:val="00B52AB1"/>
    <w:rsid w:val="00B57E0F"/>
    <w:rsid w:val="00B6426A"/>
    <w:rsid w:val="00B67EB4"/>
    <w:rsid w:val="00B74257"/>
    <w:rsid w:val="00B75CEF"/>
    <w:rsid w:val="00BA1565"/>
    <w:rsid w:val="00BB0AB4"/>
    <w:rsid w:val="00BB3F3E"/>
    <w:rsid w:val="00BC123C"/>
    <w:rsid w:val="00BC1543"/>
    <w:rsid w:val="00BC44DF"/>
    <w:rsid w:val="00BC58F1"/>
    <w:rsid w:val="00BD1F36"/>
    <w:rsid w:val="00BD3C47"/>
    <w:rsid w:val="00BE1B39"/>
    <w:rsid w:val="00BF791A"/>
    <w:rsid w:val="00C06926"/>
    <w:rsid w:val="00C06BEA"/>
    <w:rsid w:val="00C15545"/>
    <w:rsid w:val="00C36E68"/>
    <w:rsid w:val="00C41159"/>
    <w:rsid w:val="00C42806"/>
    <w:rsid w:val="00C44D39"/>
    <w:rsid w:val="00C45509"/>
    <w:rsid w:val="00C4757C"/>
    <w:rsid w:val="00C7080A"/>
    <w:rsid w:val="00C7096C"/>
    <w:rsid w:val="00C71EDF"/>
    <w:rsid w:val="00C75039"/>
    <w:rsid w:val="00C76263"/>
    <w:rsid w:val="00C94949"/>
    <w:rsid w:val="00CA3DE1"/>
    <w:rsid w:val="00CA759E"/>
    <w:rsid w:val="00CB2BAB"/>
    <w:rsid w:val="00CB45A8"/>
    <w:rsid w:val="00CC067E"/>
    <w:rsid w:val="00CC1F30"/>
    <w:rsid w:val="00CD06BD"/>
    <w:rsid w:val="00CD447B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7AC4"/>
    <w:rsid w:val="00D8365B"/>
    <w:rsid w:val="00DA186C"/>
    <w:rsid w:val="00DB23E5"/>
    <w:rsid w:val="00DB48F6"/>
    <w:rsid w:val="00DD024E"/>
    <w:rsid w:val="00DD5C1F"/>
    <w:rsid w:val="00DD7D6D"/>
    <w:rsid w:val="00DE209F"/>
    <w:rsid w:val="00DE23A3"/>
    <w:rsid w:val="00DE288B"/>
    <w:rsid w:val="00DE50DD"/>
    <w:rsid w:val="00DF3122"/>
    <w:rsid w:val="00E0249F"/>
    <w:rsid w:val="00E07978"/>
    <w:rsid w:val="00E11F92"/>
    <w:rsid w:val="00E14F37"/>
    <w:rsid w:val="00E20096"/>
    <w:rsid w:val="00E21B52"/>
    <w:rsid w:val="00E231D8"/>
    <w:rsid w:val="00E23349"/>
    <w:rsid w:val="00E3022D"/>
    <w:rsid w:val="00E37F46"/>
    <w:rsid w:val="00E51448"/>
    <w:rsid w:val="00E527D0"/>
    <w:rsid w:val="00E60781"/>
    <w:rsid w:val="00E66CFD"/>
    <w:rsid w:val="00E721EC"/>
    <w:rsid w:val="00E86C30"/>
    <w:rsid w:val="00E90791"/>
    <w:rsid w:val="00E90C30"/>
    <w:rsid w:val="00EB04D6"/>
    <w:rsid w:val="00EC4F8C"/>
    <w:rsid w:val="00ED0C83"/>
    <w:rsid w:val="00ED2065"/>
    <w:rsid w:val="00ED4D34"/>
    <w:rsid w:val="00F16F74"/>
    <w:rsid w:val="00F20E25"/>
    <w:rsid w:val="00F22FC9"/>
    <w:rsid w:val="00F27895"/>
    <w:rsid w:val="00F420E5"/>
    <w:rsid w:val="00F5150F"/>
    <w:rsid w:val="00F61A60"/>
    <w:rsid w:val="00F65C85"/>
    <w:rsid w:val="00F67C9E"/>
    <w:rsid w:val="00F707A7"/>
    <w:rsid w:val="00F73DA3"/>
    <w:rsid w:val="00FA09E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71D5B-2C01-4520-A136-F3FE1A62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6</TotalTime>
  <Pages>1</Pages>
  <Words>96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8</cp:revision>
  <cp:lastPrinted>2020-03-16T12:28:00Z</cp:lastPrinted>
  <dcterms:created xsi:type="dcterms:W3CDTF">2021-05-17T18:25:00Z</dcterms:created>
  <dcterms:modified xsi:type="dcterms:W3CDTF">2021-05-17T18:30:00Z</dcterms:modified>
</cp:coreProperties>
</file>